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5503F1" w:rsidRPr="00E23ECB" w:rsidRDefault="005503F1" w:rsidP="00E2395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государственного налогового инспектора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6C3EBC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№1</w:t>
      </w:r>
    </w:p>
    <w:p w:rsidR="00E23ECB" w:rsidRPr="00E23ECB" w:rsidRDefault="00E23ECB" w:rsidP="00E2395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5108FF" w:rsidRPr="00E23ECB">
        <w:rPr>
          <w:rFonts w:ascii="Times New Roman" w:hAnsi="Times New Roman" w:cs="Times New Roman"/>
          <w:b/>
          <w:sz w:val="26"/>
          <w:szCs w:val="26"/>
        </w:rPr>
        <w:t>№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2E46C3" w:rsidRDefault="002E46C3" w:rsidP="002E46C3">
      <w:pPr>
        <w:sectPr w:rsidR="002E46C3" w:rsidSect="00E2395B">
          <w:headerReference w:type="default" r:id="rId8"/>
          <w:pgSz w:w="11906" w:h="16838"/>
          <w:pgMar w:top="567" w:right="566" w:bottom="709" w:left="1134" w:header="708" w:footer="708" w:gutter="0"/>
          <w:cols w:space="708"/>
          <w:titlePg/>
          <w:docGrid w:linePitch="360"/>
        </w:sectPr>
      </w:pPr>
    </w:p>
    <w:p w:rsidR="00DF06E7" w:rsidRPr="00DF06E7" w:rsidRDefault="002E46C3" w:rsidP="002E46C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2E46C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503F1" w:rsidRPr="00D13DBD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13DBD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Pr="00D13DB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D13DBD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 отдела работы с заявителями №1</w:t>
      </w:r>
      <w:r w:rsidRPr="00D13DBD">
        <w:rPr>
          <w:rFonts w:ascii="Times New Roman" w:hAnsi="Times New Roman" w:cs="Times New Roman"/>
          <w:sz w:val="26"/>
          <w:szCs w:val="26"/>
        </w:rPr>
        <w:t xml:space="preserve"> </w:t>
      </w:r>
      <w:r w:rsidRPr="00D13D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Pr="00D13DBD">
        <w:rPr>
          <w:rFonts w:ascii="Times New Roman" w:hAnsi="Times New Roman" w:cs="Times New Roman"/>
          <w:sz w:val="26"/>
          <w:szCs w:val="26"/>
        </w:rPr>
        <w:t xml:space="preserve"> – старший государственный налоговый инспектор) относится к </w:t>
      </w:r>
      <w:r w:rsidRPr="00D13DBD">
        <w:rPr>
          <w:rFonts w:ascii="Times New Roman" w:hAnsi="Times New Roman" w:cs="Times New Roman"/>
          <w:sz w:val="26"/>
          <w:szCs w:val="26"/>
          <w:u w:val="single"/>
        </w:rPr>
        <w:t>старшей группе</w:t>
      </w:r>
      <w:r w:rsidRPr="00D13DB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D13DB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D13DBD">
        <w:rPr>
          <w:rFonts w:ascii="Times New Roman" w:hAnsi="Times New Roman" w:cs="Times New Roman"/>
          <w:sz w:val="26"/>
          <w:szCs w:val="26"/>
        </w:rPr>
        <w:t>».</w:t>
      </w:r>
    </w:p>
    <w:p w:rsidR="005503F1" w:rsidRPr="00D13DBD" w:rsidRDefault="005503F1" w:rsidP="005503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3DB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D13DBD">
        <w:rPr>
          <w:rFonts w:ascii="Times New Roman" w:hAnsi="Times New Roman" w:cs="Times New Roman"/>
          <w:sz w:val="24"/>
          <w:szCs w:val="24"/>
          <w:u w:val="single"/>
        </w:rPr>
        <w:t>11-3-4-095</w:t>
      </w:r>
      <w:r w:rsidRPr="00D13DBD">
        <w:rPr>
          <w:rFonts w:ascii="Times New Roman" w:hAnsi="Times New Roman" w:cs="Times New Roman"/>
          <w:bCs/>
          <w:sz w:val="26"/>
          <w:szCs w:val="26"/>
        </w:rPr>
        <w:t>.</w:t>
      </w:r>
    </w:p>
    <w:p w:rsidR="005503F1" w:rsidRPr="00D13DBD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3DBD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D13DBD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D13DBD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D13DBD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D13DBD">
        <w:rPr>
          <w:rFonts w:ascii="Times New Roman" w:hAnsi="Times New Roman" w:cs="Times New Roman"/>
          <w:sz w:val="26"/>
          <w:szCs w:val="26"/>
        </w:rPr>
        <w:t>.</w:t>
      </w:r>
    </w:p>
    <w:p w:rsidR="005503F1" w:rsidRPr="00D13DBD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13DBD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D13DBD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инспектора:</w:t>
      </w:r>
      <w:r w:rsidRPr="00D13DBD">
        <w:rPr>
          <w:sz w:val="26"/>
          <w:szCs w:val="26"/>
        </w:rPr>
        <w:t xml:space="preserve"> </w:t>
      </w:r>
      <w:r w:rsidRPr="00D13DB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D13DBD">
        <w:rPr>
          <w:rFonts w:ascii="Times New Roman" w:hAnsi="Times New Roman"/>
          <w:sz w:val="26"/>
          <w:szCs w:val="26"/>
        </w:rPr>
        <w:t>.</w:t>
      </w:r>
    </w:p>
    <w:p w:rsidR="005503F1" w:rsidRPr="00D13DBD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13DBD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D13DBD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D13DBD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D13D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5503F1" w:rsidRPr="00D13DBD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13DBD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Pr="00D13DBD">
        <w:rPr>
          <w:rFonts w:ascii="Times New Roman" w:hAnsi="Times New Roman" w:cs="Times New Roman"/>
          <w:sz w:val="26"/>
          <w:szCs w:val="26"/>
        </w:rPr>
        <w:t xml:space="preserve"> </w:t>
      </w:r>
      <w:r w:rsidRPr="00D13DBD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D13DBD">
        <w:rPr>
          <w:rFonts w:ascii="Times New Roman" w:hAnsi="Times New Roman" w:cs="Times New Roman"/>
          <w:sz w:val="26"/>
          <w:szCs w:val="26"/>
          <w:lang w:eastAsia="ru-RU"/>
        </w:rPr>
        <w:t xml:space="preserve"> непосредственно подчиняется</w:t>
      </w:r>
      <w:r w:rsidRPr="00D13DBD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Pr="00D13D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D13DBD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5503F1" w:rsidRPr="00B37C7E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503F1" w:rsidRPr="00046A51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5503F1" w:rsidRPr="002B5F6C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5503F1" w:rsidRPr="002B5F6C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5503F1" w:rsidRPr="002B5F6C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5503F1" w:rsidRPr="002B5F6C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5503F1" w:rsidRPr="002B5F6C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5503F1" w:rsidRPr="002B5F6C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5503F1" w:rsidRPr="00046A5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5503F1" w:rsidRPr="00410F42" w:rsidRDefault="005503F1" w:rsidP="005503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5503F1" w:rsidRPr="00410F42" w:rsidRDefault="005503F1" w:rsidP="005503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5503F1" w:rsidRPr="00410F42" w:rsidRDefault="005503F1" w:rsidP="005503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5503F1" w:rsidRPr="00410F42" w:rsidRDefault="005503F1" w:rsidP="005503F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503F1" w:rsidRPr="00410F42" w:rsidRDefault="005503F1" w:rsidP="005503F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5503F1" w:rsidRPr="00410F42" w:rsidRDefault="005503F1" w:rsidP="005503F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5503F1" w:rsidRPr="00410F42" w:rsidRDefault="005503F1" w:rsidP="005503F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5503F1" w:rsidRPr="00410F42" w:rsidRDefault="005503F1" w:rsidP="005503F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от 02.05.2006 N 59-ФЗ "О порядке рассмотрения обращений граждан Российской Федерации"</w:t>
      </w:r>
    </w:p>
    <w:p w:rsidR="005503F1" w:rsidRPr="00410F42" w:rsidRDefault="005503F1" w:rsidP="005503F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 </w:t>
      </w:r>
    </w:p>
    <w:p w:rsidR="005503F1" w:rsidRPr="00410F42" w:rsidRDefault="005503F1" w:rsidP="005503F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5503F1" w:rsidRPr="00410F42" w:rsidRDefault="005503F1" w:rsidP="005503F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5503F1" w:rsidRPr="00046A51" w:rsidRDefault="005503F1" w:rsidP="005503F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5503F1" w:rsidRPr="00807D5E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5503F1" w:rsidRPr="00807D5E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5503F1" w:rsidRPr="00807D5E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5503F1" w:rsidRPr="00807D5E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5503F1" w:rsidRPr="00807D5E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5503F1" w:rsidRPr="00807D5E" w:rsidRDefault="005503F1" w:rsidP="005503F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D5E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503F1" w:rsidRPr="00807D5E" w:rsidRDefault="005503F1" w:rsidP="005503F1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0F42">
        <w:rPr>
          <w:rFonts w:ascii="Times New Roman" w:hAnsi="Times New Roman" w:cs="Times New Roman"/>
          <w:sz w:val="26"/>
          <w:szCs w:val="26"/>
        </w:rPr>
        <w:t>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5503F1" w:rsidRPr="008A1334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принципы предоставления государственных услуг;</w:t>
      </w:r>
    </w:p>
    <w:p w:rsidR="005503F1" w:rsidRPr="008A1334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требования к предоставлению государственных услуг;</w:t>
      </w:r>
    </w:p>
    <w:p w:rsidR="005503F1" w:rsidRPr="008A1334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порядок, требования, этапы применения административного</w:t>
      </w:r>
      <w:r w:rsidR="007919CF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регламента</w:t>
      </w: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5503F1" w:rsidRPr="008A1334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порядок предоставления государственных услуг в электронной форме;</w:t>
      </w:r>
    </w:p>
    <w:p w:rsidR="005503F1" w:rsidRPr="008A1334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- понятие и принципы функционирования, назначение портала государственных услуг;</w:t>
      </w:r>
    </w:p>
    <w:p w:rsidR="005503F1" w:rsidRPr="008A1334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права заявителей при получении государственных услуг;</w:t>
      </w:r>
    </w:p>
    <w:p w:rsidR="005503F1" w:rsidRPr="008A1334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обязанности государственных органов, предоставляющих государственные услуги;</w:t>
      </w:r>
    </w:p>
    <w:p w:rsidR="005503F1" w:rsidRPr="008A1334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стандарт предоставления государственной услуги: требования и порядок разработки.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5503F1" w:rsidRPr="002E3D17" w:rsidRDefault="005503F1" w:rsidP="005503F1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2E3D17">
        <w:rPr>
          <w:rFonts w:ascii="Times New Roman" w:hAnsi="Times New Roman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5503F1" w:rsidRPr="002E3D17" w:rsidRDefault="005503F1" w:rsidP="005503F1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2E3D17">
        <w:rPr>
          <w:rFonts w:ascii="Times New Roman" w:hAnsi="Times New Roman"/>
          <w:sz w:val="26"/>
          <w:szCs w:val="26"/>
          <w:lang w:val="ru-RU" w:bidi="ar-SA"/>
        </w:rPr>
        <w:t>ведение федеральных информа</w:t>
      </w:r>
      <w:r w:rsidR="00FF113E">
        <w:rPr>
          <w:rFonts w:ascii="Times New Roman" w:hAnsi="Times New Roman"/>
          <w:sz w:val="26"/>
          <w:szCs w:val="26"/>
          <w:lang w:val="ru-RU" w:bidi="ar-SA"/>
        </w:rPr>
        <w:t>ционных ресурсов – ЕГРЮЛ, ЕГРИП</w:t>
      </w:r>
      <w:r w:rsidRPr="002E3D17">
        <w:rPr>
          <w:rFonts w:ascii="Times New Roman" w:hAnsi="Times New Roman"/>
          <w:sz w:val="26"/>
          <w:szCs w:val="26"/>
          <w:lang w:val="ru-RU" w:bidi="ar-SA"/>
        </w:rPr>
        <w:t xml:space="preserve"> и предоставления содержащихся в них сведений;</w:t>
      </w:r>
    </w:p>
    <w:p w:rsidR="005503F1" w:rsidRPr="00877F44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107C33">
        <w:rPr>
          <w:rFonts w:ascii="Times New Roman" w:eastAsia="Times New Roman" w:hAnsi="Times New Roman" w:cs="Times New Roman"/>
          <w:sz w:val="26"/>
          <w:szCs w:val="26"/>
        </w:rPr>
        <w:t>мения</w:t>
      </w:r>
      <w:r w:rsidRPr="00107C33"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 w:rsidRPr="00107C33">
        <w:rPr>
          <w:rFonts w:ascii="Times New Roman" w:hAnsi="Times New Roman"/>
          <w:bCs/>
          <w:sz w:val="26"/>
          <w:szCs w:val="26"/>
          <w:lang w:eastAsia="ru-RU"/>
        </w:rPr>
        <w:t>необходимые для выполнения работы</w:t>
      </w:r>
      <w:r w:rsidRPr="00877F44">
        <w:rPr>
          <w:rFonts w:ascii="Times New Roman" w:hAnsi="Times New Roman"/>
          <w:bCs/>
          <w:sz w:val="26"/>
          <w:szCs w:val="26"/>
          <w:lang w:eastAsia="ru-RU"/>
        </w:rPr>
        <w:t xml:space="preserve">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503F1" w:rsidRPr="002E3D17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503F1" w:rsidRPr="002E3D17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5503F1" w:rsidRPr="002E3D17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503F1" w:rsidRPr="002E3D17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регистрация прав, предметов;</w:t>
      </w:r>
    </w:p>
    <w:p w:rsidR="005503F1" w:rsidRPr="002E3D17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503F1" w:rsidRPr="002E3D17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E3D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5503F1" w:rsidRPr="00CA23A3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Pr="0059075B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</w:t>
      </w:r>
      <w:r w:rsidRPr="008D75CB"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CA23A3">
        <w:rPr>
          <w:rFonts w:ascii="Times New Roman" w:hAnsi="Times New Roman" w:cs="Times New Roman"/>
          <w:sz w:val="26"/>
          <w:szCs w:val="26"/>
          <w:lang w:eastAsia="ru-RU"/>
        </w:rPr>
        <w:t xml:space="preserve">№1,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старший государственный налоговый </w:t>
      </w:r>
      <w:r w:rsidRPr="00CA23A3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инспектор</w:t>
      </w:r>
      <w:r w:rsidRPr="00CA23A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обязан:</w:t>
      </w:r>
    </w:p>
    <w:p w:rsidR="005503F1" w:rsidRPr="00FF4C65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03F1" w:rsidRPr="00FF4C65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приём заявлений на государственную регистрацию юридического лица, документов о внесении изменений в ЕГРЮЛ и учредительные документы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5503F1" w:rsidRPr="00FF4C65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за своевременным исполнением поступающих в отдел писем, а также предоставление необходимой информации в отдел общего и хозяйственного обеспечения для формирования отчета в УФНС России по г. Москве по соблюдению исполнительской дисциплины;</w:t>
      </w:r>
    </w:p>
    <w:p w:rsidR="005503F1" w:rsidRPr="00FF4C65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выда</w:t>
      </w:r>
      <w:r>
        <w:rPr>
          <w:rFonts w:ascii="Times New Roman" w:hAnsi="Times New Roman" w:cs="Times New Roman"/>
          <w:bCs/>
          <w:iCs/>
          <w:sz w:val="26"/>
          <w:szCs w:val="26"/>
        </w:rPr>
        <w:t>вать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bCs/>
          <w:iCs/>
          <w:sz w:val="26"/>
          <w:szCs w:val="26"/>
        </w:rPr>
        <w:t>ы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, являющихся результатом государственной регистрации юридического лица;</w:t>
      </w:r>
    </w:p>
    <w:p w:rsidR="005503F1" w:rsidRPr="00FF4C65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прин</w:t>
      </w:r>
      <w:r>
        <w:rPr>
          <w:rFonts w:ascii="Times New Roman" w:hAnsi="Times New Roman" w:cs="Times New Roman"/>
          <w:bCs/>
          <w:iCs/>
          <w:sz w:val="26"/>
          <w:szCs w:val="26"/>
        </w:rPr>
        <w:t>имать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от заинтересованн</w:t>
      </w:r>
      <w:r>
        <w:rPr>
          <w:rFonts w:ascii="Times New Roman" w:hAnsi="Times New Roman" w:cs="Times New Roman"/>
          <w:bCs/>
          <w:iCs/>
          <w:sz w:val="26"/>
          <w:szCs w:val="26"/>
        </w:rPr>
        <w:t>ых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лиц и анализ</w:t>
      </w:r>
      <w:r>
        <w:rPr>
          <w:rFonts w:ascii="Times New Roman" w:hAnsi="Times New Roman" w:cs="Times New Roman"/>
          <w:bCs/>
          <w:iCs/>
          <w:sz w:val="26"/>
          <w:szCs w:val="26"/>
        </w:rPr>
        <w:t>ировать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bCs/>
          <w:iCs/>
          <w:sz w:val="26"/>
          <w:szCs w:val="26"/>
        </w:rPr>
        <w:t>я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об ошибках в базе данных ЕГРЮЛ допущенных регистрирующим органом;</w:t>
      </w:r>
    </w:p>
    <w:p w:rsidR="005503F1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составл</w:t>
      </w:r>
      <w:r>
        <w:rPr>
          <w:rFonts w:ascii="Times New Roman" w:hAnsi="Times New Roman" w:cs="Times New Roman"/>
          <w:bCs/>
          <w:iCs/>
          <w:sz w:val="26"/>
          <w:szCs w:val="26"/>
        </w:rPr>
        <w:t>ять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акт</w:t>
      </w:r>
      <w:r>
        <w:rPr>
          <w:rFonts w:ascii="Times New Roman" w:hAnsi="Times New Roman" w:cs="Times New Roman"/>
          <w:bCs/>
          <w:iCs/>
          <w:sz w:val="26"/>
          <w:szCs w:val="26"/>
        </w:rPr>
        <w:t>ы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по ошибкам, допущенным регистрирующим органом, </w:t>
      </w:r>
      <w:r>
        <w:rPr>
          <w:rFonts w:ascii="Times New Roman" w:hAnsi="Times New Roman" w:cs="Times New Roman"/>
          <w:bCs/>
          <w:iCs/>
          <w:sz w:val="26"/>
          <w:szCs w:val="26"/>
        </w:rPr>
        <w:t>вести статистику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по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допущенным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ошибкам;</w:t>
      </w:r>
    </w:p>
    <w:p w:rsidR="005503F1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34DB9">
        <w:rPr>
          <w:rFonts w:ascii="Times New Roman" w:hAnsi="Times New Roman" w:cs="Times New Roman"/>
          <w:bCs/>
          <w:iCs/>
          <w:sz w:val="26"/>
          <w:szCs w:val="26"/>
        </w:rPr>
        <w:t>выполнять необходимые действия для выполнения технологических процессов ФНС России в части технологических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операций (заданий)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iCs/>
          <w:sz w:val="26"/>
          <w:szCs w:val="26"/>
        </w:rPr>
        <w:t>в случае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возложен</w:t>
      </w:r>
      <w:r>
        <w:rPr>
          <w:rFonts w:ascii="Times New Roman" w:hAnsi="Times New Roman" w:cs="Times New Roman"/>
          <w:bCs/>
          <w:iCs/>
          <w:sz w:val="26"/>
          <w:szCs w:val="26"/>
        </w:rPr>
        <w:t>ия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обязанности ответственного технолога</w:t>
      </w:r>
      <w:r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5503F1" w:rsidRPr="00FF4C65" w:rsidRDefault="005503F1" w:rsidP="005503F1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выполнять функции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администратора зала</w:t>
      </w:r>
      <w:r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5503F1" w:rsidRPr="0059075B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59075B">
        <w:rPr>
          <w:rFonts w:ascii="Times New Roman" w:hAnsi="Times New Roman" w:cs="Times New Roman"/>
          <w:sz w:val="26"/>
          <w:szCs w:val="26"/>
        </w:rPr>
        <w:t>подготовку писем, запросов и уведомлений, направляемых гражданам и в организации;</w:t>
      </w:r>
    </w:p>
    <w:p w:rsidR="005503F1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07C3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подготовка и консультирование новых сотрудников, </w:t>
      </w:r>
      <w:r w:rsidRPr="00107C33">
        <w:rPr>
          <w:rFonts w:ascii="Times New Roman" w:hAnsi="Times New Roman" w:cs="Times New Roman"/>
          <w:bCs/>
          <w:iCs/>
          <w:sz w:val="26"/>
          <w:szCs w:val="26"/>
        </w:rPr>
        <w:t xml:space="preserve">а также </w:t>
      </w:r>
      <w:r>
        <w:rPr>
          <w:rFonts w:ascii="Times New Roman" w:hAnsi="Times New Roman" w:cs="Times New Roman"/>
          <w:bCs/>
          <w:iCs/>
          <w:sz w:val="26"/>
          <w:szCs w:val="26"/>
        </w:rPr>
        <w:t>контроль за их действиями в процессе обучения</w:t>
      </w:r>
      <w:r w:rsidRPr="00107C33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5503F1" w:rsidRPr="0059075B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обеспеч</w:t>
      </w:r>
      <w:r>
        <w:rPr>
          <w:rFonts w:ascii="Times New Roman" w:hAnsi="Times New Roman" w:cs="Times New Roman"/>
          <w:sz w:val="26"/>
          <w:szCs w:val="26"/>
        </w:rPr>
        <w:t xml:space="preserve">ивать </w:t>
      </w:r>
      <w:r w:rsidRPr="0059075B">
        <w:rPr>
          <w:rFonts w:ascii="Times New Roman" w:hAnsi="Times New Roman" w:cs="Times New Roman"/>
          <w:sz w:val="26"/>
          <w:szCs w:val="26"/>
        </w:rPr>
        <w:t>сохранност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5503F1" w:rsidRPr="0059075B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прав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 законны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интерес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9075B">
        <w:rPr>
          <w:rFonts w:ascii="Times New Roman" w:hAnsi="Times New Roman" w:cs="Times New Roman"/>
          <w:sz w:val="26"/>
          <w:szCs w:val="26"/>
        </w:rPr>
        <w:t xml:space="preserve"> граждан и организаций;</w:t>
      </w:r>
    </w:p>
    <w:p w:rsidR="005503F1" w:rsidRPr="0059075B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служебн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59075B">
        <w:rPr>
          <w:rFonts w:ascii="Times New Roman" w:hAnsi="Times New Roman" w:cs="Times New Roman"/>
          <w:sz w:val="26"/>
          <w:szCs w:val="26"/>
        </w:rPr>
        <w:t xml:space="preserve"> распоряд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9075B">
        <w:rPr>
          <w:rFonts w:ascii="Times New Roman" w:hAnsi="Times New Roman" w:cs="Times New Roman"/>
          <w:sz w:val="26"/>
          <w:szCs w:val="26"/>
        </w:rPr>
        <w:t xml:space="preserve">к </w:t>
      </w:r>
      <w:r w:rsidRPr="0059075B">
        <w:rPr>
          <w:rFonts w:ascii="Times New Roman" w:hAnsi="Times New Roman" w:cs="Times New Roman"/>
          <w:iCs/>
          <w:sz w:val="26"/>
          <w:szCs w:val="26"/>
        </w:rPr>
        <w:t>Межрайонной ИФНС России №46 по г. Москве</w:t>
      </w:r>
      <w:r w:rsidRPr="0059075B">
        <w:rPr>
          <w:rFonts w:ascii="Times New Roman" w:hAnsi="Times New Roman" w:cs="Times New Roman"/>
          <w:sz w:val="26"/>
          <w:szCs w:val="26"/>
        </w:rPr>
        <w:t>;</w:t>
      </w:r>
    </w:p>
    <w:p w:rsidR="005503F1" w:rsidRPr="0059075B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поддерж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уров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59075B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5503F1" w:rsidRPr="0059075B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ую и и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59075B">
        <w:rPr>
          <w:rFonts w:ascii="Times New Roman" w:hAnsi="Times New Roman" w:cs="Times New Roman"/>
          <w:sz w:val="26"/>
          <w:szCs w:val="26"/>
        </w:rPr>
        <w:t xml:space="preserve">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5503F1" w:rsidRPr="0059075B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9075B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5503F1" w:rsidRPr="0059075B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5503F1" w:rsidRPr="0059075B" w:rsidRDefault="005503F1" w:rsidP="005503F1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503F1" w:rsidRPr="0059075B" w:rsidRDefault="005503F1" w:rsidP="005503F1">
      <w:pPr>
        <w:pStyle w:val="a3"/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03F1" w:rsidRPr="0059075B" w:rsidRDefault="005503F1" w:rsidP="005503F1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ind w:left="0" w:firstLine="426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t>В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по недопущению любой возможности возникновения конфликта интересов;</w:t>
      </w:r>
    </w:p>
    <w:p w:rsidR="005503F1" w:rsidRPr="0059075B" w:rsidRDefault="005503F1" w:rsidP="005503F1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lastRenderedPageBreak/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на: </w:t>
      </w:r>
    </w:p>
    <w:p w:rsidR="005503F1" w:rsidRPr="00E067F4" w:rsidRDefault="005503F1" w:rsidP="005503F1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5503F1" w:rsidRPr="00E067F4" w:rsidRDefault="005503F1" w:rsidP="005503F1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г. Москве, а также к иным базам данных и информационным ресурсам согласно полученному допуску;</w:t>
      </w:r>
    </w:p>
    <w:p w:rsidR="005503F1" w:rsidRPr="00E067F4" w:rsidRDefault="005503F1" w:rsidP="005503F1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5503F1" w:rsidRPr="00E067F4" w:rsidRDefault="005503F1" w:rsidP="005503F1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5503F1" w:rsidRPr="004924B3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г. Москве, утвержденным руководителем УФНС России по г. Москве, положением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отделе работы с заявителями </w:t>
      </w:r>
      <w:r w:rsidRPr="004924B3">
        <w:rPr>
          <w:rFonts w:ascii="Times New Roman" w:hAnsi="Times New Roman" w:cs="Times New Roman"/>
          <w:sz w:val="26"/>
          <w:szCs w:val="26"/>
        </w:rPr>
        <w:t>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5503F1" w:rsidRPr="004924B3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11. 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Pr="004924B3">
        <w:rPr>
          <w:rFonts w:ascii="Times New Roman" w:hAnsi="Times New Roman" w:cs="Times New Roman"/>
          <w:sz w:val="26"/>
          <w:szCs w:val="26"/>
        </w:rPr>
        <w:t xml:space="preserve"> №1 и функциональными особенностями замещаемой в нем должности гражданской службы:</w:t>
      </w:r>
    </w:p>
    <w:p w:rsidR="005503F1" w:rsidRPr="004924B3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924B3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5503F1" w:rsidRPr="000925BC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5503F1" w:rsidRPr="000925BC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5503F1" w:rsidRPr="000925BC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5503F1" w:rsidRPr="000925BC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5503F1" w:rsidRPr="000925BC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5503F1" w:rsidRPr="000925BC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5503F1" w:rsidRPr="000925BC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5503F1" w:rsidRPr="000925BC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lastRenderedPageBreak/>
        <w:t>за несоблюдение сроков исполнения документов, заданий, поручений руководства;</w:t>
      </w:r>
    </w:p>
    <w:p w:rsidR="005503F1" w:rsidRPr="000925BC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5503F1" w:rsidRPr="000925BC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5503F1" w:rsidRPr="000925BC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9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 иные решения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503F1" w:rsidRPr="00A26C2A" w:rsidRDefault="005503F1" w:rsidP="005503F1">
      <w:p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5503F1" w:rsidRPr="00A26C2A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5503F1" w:rsidRPr="00061854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503F1" w:rsidRPr="00A26C2A" w:rsidRDefault="005503F1" w:rsidP="005503F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№ 46 по г. Москве, Положением о отделе работы с заявителями № 1, регламентами инспекции, иными нормативными актами.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503F1" w:rsidRPr="00E4302F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503F1" w:rsidRPr="00A26C2A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5503F1" w:rsidRPr="00E4302F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503F1" w:rsidRPr="00E4302F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5503F1" w:rsidRPr="00E4302F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5503F1" w:rsidRPr="00E4302F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принятия данных решений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503F1" w:rsidRPr="001154F0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r w:rsidR="007919CF" w:rsidRPr="00496B68">
        <w:rPr>
          <w:rFonts w:ascii="Times New Roman" w:hAnsi="Times New Roman" w:cs="Times New Roman"/>
          <w:sz w:val="26"/>
          <w:szCs w:val="26"/>
        </w:rPr>
        <w:t>г. Москве</w:t>
      </w:r>
      <w:r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5503F1" w:rsidRPr="00496B68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503F1" w:rsidRPr="00496B68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 Москве: </w:t>
      </w:r>
    </w:p>
    <w:p w:rsidR="005503F1" w:rsidRPr="00702531" w:rsidRDefault="005503F1" w:rsidP="005503F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2531">
        <w:rPr>
          <w:rFonts w:ascii="Times New Roman" w:hAnsi="Times New Roman" w:cs="Times New Roman"/>
          <w:sz w:val="26"/>
          <w:szCs w:val="26"/>
        </w:rPr>
        <w:t>-  прием и выдача документов о государственной регистрации юридических лиц;</w:t>
      </w:r>
    </w:p>
    <w:p w:rsidR="005503F1" w:rsidRPr="00702531" w:rsidRDefault="005503F1" w:rsidP="005503F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2531">
        <w:rPr>
          <w:rFonts w:ascii="Times New Roman" w:hAnsi="Times New Roman" w:cs="Times New Roman"/>
          <w:sz w:val="26"/>
          <w:szCs w:val="26"/>
        </w:rPr>
        <w:t>-</w:t>
      </w:r>
      <w:r w:rsidR="00E2395B">
        <w:rPr>
          <w:rFonts w:ascii="Times New Roman" w:hAnsi="Times New Roman" w:cs="Times New Roman"/>
          <w:sz w:val="26"/>
          <w:szCs w:val="26"/>
        </w:rPr>
        <w:t xml:space="preserve"> </w:t>
      </w:r>
      <w:r w:rsidRPr="00702531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отдела.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503F1" w:rsidRPr="00B272D9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 экстремальных условиях, соблюдению служебной дисциплины;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03F1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03F1" w:rsidRPr="00061854" w:rsidRDefault="005503F1" w:rsidP="005503F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5503F1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13DBD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D13DBD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D13DBD">
        <w:rPr>
          <w:rFonts w:ascii="Times New Roman" w:hAnsi="Times New Roman" w:cs="Times New Roman"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>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20"/>
        <w:gridCol w:w="283"/>
        <w:gridCol w:w="2547"/>
        <w:gridCol w:w="2262"/>
      </w:tblGrid>
      <w:tr w:rsidR="00C804C9" w:rsidRPr="0035731E" w:rsidTr="00E2395B"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заявителями №</w:t>
            </w:r>
            <w:r w:rsidR="00C24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7" w:type="dxa"/>
            <w:tcBorders>
              <w:top w:val="nil"/>
              <w:left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4C9" w:rsidRPr="0035731E" w:rsidTr="00E2395B"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2547" w:type="dxa"/>
            <w:tcBorders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804C9" w:rsidRPr="0035731E" w:rsidTr="00E2395B">
        <w:trPr>
          <w:trHeight w:val="681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4C9" w:rsidRPr="0035731E" w:rsidTr="008F18B6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2073F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должностным регламентом ознакомлен(а)</w:t>
            </w:r>
          </w:p>
        </w:tc>
        <w:tc>
          <w:tcPr>
            <w:tcW w:w="2830" w:type="dxa"/>
            <w:gridSpan w:val="2"/>
            <w:tcBorders>
              <w:top w:val="nil"/>
              <w:left w:val="nil"/>
              <w:right w:val="nil"/>
            </w:tcBorders>
          </w:tcPr>
          <w:p w:rsidR="00C804C9" w:rsidRPr="0032073F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32073F" w:rsidRDefault="00C804C9" w:rsidP="00E2395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4C9" w:rsidRPr="0035731E" w:rsidTr="00E2395B"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7" w:type="dxa"/>
            <w:tcBorders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bookmarkEnd w:id="0"/>
    </w:tbl>
    <w:p w:rsidR="00A331C2" w:rsidRPr="00620140" w:rsidRDefault="00A331C2" w:rsidP="00885F7C">
      <w:pPr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A331C2" w:rsidRPr="00620140" w:rsidSect="00E2395B">
      <w:type w:val="continuous"/>
      <w:pgSz w:w="11906" w:h="16838"/>
      <w:pgMar w:top="567" w:right="850" w:bottom="567" w:left="1134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C50" w:rsidRDefault="00477C50" w:rsidP="008F5841">
      <w:pPr>
        <w:spacing w:after="0" w:line="240" w:lineRule="auto"/>
      </w:pPr>
      <w:r>
        <w:separator/>
      </w:r>
    </w:p>
  </w:endnote>
  <w:endnote w:type="continuationSeparator" w:id="0">
    <w:p w:rsidR="00477C50" w:rsidRDefault="00477C5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C50" w:rsidRDefault="00477C50" w:rsidP="008F5841">
      <w:pPr>
        <w:spacing w:after="0" w:line="240" w:lineRule="auto"/>
      </w:pPr>
      <w:r>
        <w:separator/>
      </w:r>
    </w:p>
  </w:footnote>
  <w:footnote w:type="continuationSeparator" w:id="0">
    <w:p w:rsidR="00477C50" w:rsidRDefault="00477C5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2F3402" w:rsidRDefault="008D14FD">
        <w:pPr>
          <w:pStyle w:val="af0"/>
          <w:jc w:val="center"/>
        </w:pPr>
        <w:r>
          <w:fldChar w:fldCharType="begin"/>
        </w:r>
        <w:r w:rsidR="002F3402">
          <w:instrText>PAGE   \* MERGEFORMAT</w:instrText>
        </w:r>
        <w:r>
          <w:fldChar w:fldCharType="separate"/>
        </w:r>
        <w:r w:rsidR="00885F7C">
          <w:rPr>
            <w:noProof/>
          </w:rPr>
          <w:t>6</w:t>
        </w:r>
        <w:r>
          <w:fldChar w:fldCharType="end"/>
        </w:r>
      </w:p>
    </w:sdtContent>
  </w:sdt>
  <w:p w:rsidR="002F3402" w:rsidRDefault="002F340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3F1"/>
    <w:rsid w:val="000014AC"/>
    <w:rsid w:val="000065F2"/>
    <w:rsid w:val="00046A51"/>
    <w:rsid w:val="00061854"/>
    <w:rsid w:val="00070306"/>
    <w:rsid w:val="00080FCA"/>
    <w:rsid w:val="000925BC"/>
    <w:rsid w:val="00094B12"/>
    <w:rsid w:val="000B7392"/>
    <w:rsid w:val="000C5DEF"/>
    <w:rsid w:val="00101CF6"/>
    <w:rsid w:val="001154F0"/>
    <w:rsid w:val="00131828"/>
    <w:rsid w:val="00135717"/>
    <w:rsid w:val="0015700E"/>
    <w:rsid w:val="00170539"/>
    <w:rsid w:val="00170891"/>
    <w:rsid w:val="001A3A20"/>
    <w:rsid w:val="002017D8"/>
    <w:rsid w:val="00217D41"/>
    <w:rsid w:val="00222B17"/>
    <w:rsid w:val="00222CFA"/>
    <w:rsid w:val="0024581C"/>
    <w:rsid w:val="002574DC"/>
    <w:rsid w:val="00281252"/>
    <w:rsid w:val="00282B55"/>
    <w:rsid w:val="002A4157"/>
    <w:rsid w:val="002B0B0C"/>
    <w:rsid w:val="002B2961"/>
    <w:rsid w:val="002C3322"/>
    <w:rsid w:val="002E46C3"/>
    <w:rsid w:val="002E71D0"/>
    <w:rsid w:val="002F3402"/>
    <w:rsid w:val="002F5D36"/>
    <w:rsid w:val="0033285B"/>
    <w:rsid w:val="00335028"/>
    <w:rsid w:val="00336EA4"/>
    <w:rsid w:val="003868A9"/>
    <w:rsid w:val="00396DB2"/>
    <w:rsid w:val="003A338D"/>
    <w:rsid w:val="003A7518"/>
    <w:rsid w:val="003C29ED"/>
    <w:rsid w:val="003C4A8B"/>
    <w:rsid w:val="00400FE7"/>
    <w:rsid w:val="00421A4E"/>
    <w:rsid w:val="004240B5"/>
    <w:rsid w:val="00447738"/>
    <w:rsid w:val="00447E31"/>
    <w:rsid w:val="00477C50"/>
    <w:rsid w:val="00496B68"/>
    <w:rsid w:val="004A60CA"/>
    <w:rsid w:val="004C7D82"/>
    <w:rsid w:val="005108FF"/>
    <w:rsid w:val="005133BF"/>
    <w:rsid w:val="005503F1"/>
    <w:rsid w:val="00562D1A"/>
    <w:rsid w:val="0057547E"/>
    <w:rsid w:val="00596076"/>
    <w:rsid w:val="005B1A5A"/>
    <w:rsid w:val="005B476B"/>
    <w:rsid w:val="005B6634"/>
    <w:rsid w:val="005C3ED8"/>
    <w:rsid w:val="005D4BE7"/>
    <w:rsid w:val="005E49F4"/>
    <w:rsid w:val="00611D70"/>
    <w:rsid w:val="00620140"/>
    <w:rsid w:val="006248FE"/>
    <w:rsid w:val="0065408E"/>
    <w:rsid w:val="0069265D"/>
    <w:rsid w:val="006F3D4E"/>
    <w:rsid w:val="00766A04"/>
    <w:rsid w:val="007919CF"/>
    <w:rsid w:val="007A06F3"/>
    <w:rsid w:val="007A5D05"/>
    <w:rsid w:val="007B1781"/>
    <w:rsid w:val="007C2240"/>
    <w:rsid w:val="007C6A0D"/>
    <w:rsid w:val="007E7300"/>
    <w:rsid w:val="008536F3"/>
    <w:rsid w:val="008701D8"/>
    <w:rsid w:val="00877F44"/>
    <w:rsid w:val="008826BE"/>
    <w:rsid w:val="00885F7C"/>
    <w:rsid w:val="008A5D4A"/>
    <w:rsid w:val="008C3D44"/>
    <w:rsid w:val="008D14FD"/>
    <w:rsid w:val="008D506D"/>
    <w:rsid w:val="008D53C5"/>
    <w:rsid w:val="008D75CB"/>
    <w:rsid w:val="008F0282"/>
    <w:rsid w:val="008F5841"/>
    <w:rsid w:val="00915EBE"/>
    <w:rsid w:val="00926DDF"/>
    <w:rsid w:val="00990DB2"/>
    <w:rsid w:val="009D7799"/>
    <w:rsid w:val="009F40A3"/>
    <w:rsid w:val="009F4308"/>
    <w:rsid w:val="00A14360"/>
    <w:rsid w:val="00A331C2"/>
    <w:rsid w:val="00A333C9"/>
    <w:rsid w:val="00B00627"/>
    <w:rsid w:val="00B100DA"/>
    <w:rsid w:val="00B12617"/>
    <w:rsid w:val="00B12B9B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2469F"/>
    <w:rsid w:val="00C804C9"/>
    <w:rsid w:val="00C83556"/>
    <w:rsid w:val="00C85D19"/>
    <w:rsid w:val="00CB73A4"/>
    <w:rsid w:val="00CC7D7D"/>
    <w:rsid w:val="00CF467D"/>
    <w:rsid w:val="00D053D8"/>
    <w:rsid w:val="00D126DE"/>
    <w:rsid w:val="00D2644B"/>
    <w:rsid w:val="00D5304C"/>
    <w:rsid w:val="00D70E3C"/>
    <w:rsid w:val="00DF06E7"/>
    <w:rsid w:val="00E2395B"/>
    <w:rsid w:val="00E23ECB"/>
    <w:rsid w:val="00E30D19"/>
    <w:rsid w:val="00E4302F"/>
    <w:rsid w:val="00E55C28"/>
    <w:rsid w:val="00EC2646"/>
    <w:rsid w:val="00EC7463"/>
    <w:rsid w:val="00F17B7F"/>
    <w:rsid w:val="00F50123"/>
    <w:rsid w:val="00F51BE3"/>
    <w:rsid w:val="00F83116"/>
    <w:rsid w:val="00F85F8D"/>
    <w:rsid w:val="00FC0484"/>
    <w:rsid w:val="00FC0E7E"/>
    <w:rsid w:val="00FC44A9"/>
    <w:rsid w:val="00FC6610"/>
    <w:rsid w:val="00FD5625"/>
    <w:rsid w:val="00FE224B"/>
    <w:rsid w:val="00FE4C47"/>
    <w:rsid w:val="00FF113E"/>
    <w:rsid w:val="00FF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814E6EA-32BE-4FA5-9505-F59345B3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FF4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FF40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7528D-1B9F-45B3-83CE-C4C79B4D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5</TotalTime>
  <Pages>1</Pages>
  <Words>3245</Words>
  <Characters>18503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7746-01-018</dc:creator>
  <cp:lastModifiedBy>Ефимова Наталья Борисовна</cp:lastModifiedBy>
  <cp:revision>5</cp:revision>
  <cp:lastPrinted>2018-01-18T11:58:00Z</cp:lastPrinted>
  <dcterms:created xsi:type="dcterms:W3CDTF">2021-03-04T09:39:00Z</dcterms:created>
  <dcterms:modified xsi:type="dcterms:W3CDTF">2021-03-04T14:11:00Z</dcterms:modified>
</cp:coreProperties>
</file>